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D3D871F"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94</w:t>
      </w:r>
      <w:r w:rsidR="002C3489">
        <w:t>bis</w:t>
      </w:r>
      <w:r w:rsidR="00FC7980">
        <w:t>-e</w:t>
      </w:r>
      <w:r>
        <w:tab/>
      </w:r>
      <w:r w:rsidR="00D46431">
        <w:tab/>
      </w:r>
      <w:r w:rsidR="00BA70EF" w:rsidRPr="00BA70EF">
        <w:t>R4-2004681</w:t>
      </w:r>
    </w:p>
    <w:p w14:paraId="50DC9730" w14:textId="5FEA39FE" w:rsidR="00D309CC" w:rsidRPr="00FD166F" w:rsidRDefault="00FC7980" w:rsidP="00D46431">
      <w:pPr>
        <w:pStyle w:val="CH"/>
        <w:tabs>
          <w:tab w:val="clear" w:pos="7920"/>
        </w:tabs>
        <w:rPr>
          <w:b w:val="0"/>
        </w:rPr>
      </w:pPr>
      <w:r>
        <w:t>Electronic meeting</w:t>
      </w:r>
      <w:r w:rsidR="00D309CC" w:rsidRPr="00EB22F4">
        <w:t xml:space="preserve">, </w:t>
      </w:r>
      <w:r w:rsidR="002C3489">
        <w:t>20</w:t>
      </w:r>
      <w:r w:rsidR="00AB0464">
        <w:t xml:space="preserve"> – 30</w:t>
      </w:r>
      <w:r>
        <w:t xml:space="preserve">th </w:t>
      </w:r>
      <w:r w:rsidR="002C3489">
        <w:t>April</w:t>
      </w:r>
      <w:r w:rsidR="00EB22F4" w:rsidRPr="00EB22F4">
        <w:t xml:space="preserve"> 20</w:t>
      </w:r>
      <w:r w:rsidR="00443B1F">
        <w:t>20</w:t>
      </w:r>
      <w:r w:rsidR="00D46431">
        <w:tab/>
      </w:r>
    </w:p>
    <w:p w14:paraId="39A0EE25" w14:textId="77777777" w:rsidR="00D309CC" w:rsidRDefault="00D309CC" w:rsidP="00D309CC">
      <w:pPr>
        <w:tabs>
          <w:tab w:val="left" w:pos="2160"/>
        </w:tabs>
        <w:rPr>
          <w:rFonts w:ascii="Arial" w:hAnsi="Arial" w:cs="Arial"/>
          <w:b/>
        </w:rPr>
      </w:pPr>
    </w:p>
    <w:p w14:paraId="6DDCE159" w14:textId="53A1C03B" w:rsidR="00D309CC" w:rsidRPr="0008103A" w:rsidRDefault="00D309CC" w:rsidP="00D309CC">
      <w:pPr>
        <w:pStyle w:val="CH"/>
        <w:rPr>
          <w:b w:val="0"/>
        </w:rPr>
      </w:pPr>
      <w:r w:rsidRPr="0008103A">
        <w:t>Agenda item:</w:t>
      </w:r>
      <w:r>
        <w:tab/>
      </w:r>
      <w:r w:rsidR="00BA15F0">
        <w:t>4.4.</w:t>
      </w:r>
      <w:r w:rsidR="00BA70EF">
        <w:t>3</w:t>
      </w:r>
      <w:r w:rsidR="00BA15F0">
        <w:t>.1</w:t>
      </w:r>
    </w:p>
    <w:p w14:paraId="4DBE005A" w14:textId="77777777" w:rsidR="00D309CC" w:rsidRPr="0008103A" w:rsidRDefault="00D309CC" w:rsidP="00D309CC">
      <w:pPr>
        <w:pStyle w:val="CH"/>
        <w:rPr>
          <w:b w:val="0"/>
        </w:rPr>
      </w:pPr>
      <w:r>
        <w:t>Source:</w:t>
      </w:r>
      <w:r>
        <w:tab/>
        <w:t>Apple Inc.</w:t>
      </w:r>
    </w:p>
    <w:p w14:paraId="0D2061A1" w14:textId="40D21D2F" w:rsidR="00D309CC" w:rsidRDefault="00D309CC" w:rsidP="00D309CC">
      <w:pPr>
        <w:pStyle w:val="CH"/>
      </w:pPr>
      <w:r w:rsidRPr="0008103A">
        <w:t>Title:</w:t>
      </w:r>
      <w:r w:rsidRPr="0008103A">
        <w:tab/>
      </w:r>
      <w:r w:rsidR="00BA15F0" w:rsidRPr="00BA15F0">
        <w:t>WRC-19 resolutions and impact to NR bands</w:t>
      </w:r>
    </w:p>
    <w:p w14:paraId="052B1E0C" w14:textId="73359C21" w:rsidR="00104BC6" w:rsidRDefault="00104BC6" w:rsidP="00D309CC">
      <w:pPr>
        <w:pStyle w:val="CH"/>
      </w:pPr>
      <w:r>
        <w:t>WI:</w:t>
      </w:r>
      <w:r>
        <w:tab/>
      </w:r>
      <w:proofErr w:type="spellStart"/>
      <w:r w:rsidR="00BA15F0" w:rsidRPr="00BA15F0">
        <w:t>NR_newRAT</w:t>
      </w:r>
      <w:proofErr w:type="spellEnd"/>
      <w:r w:rsidR="00BA15F0" w:rsidRPr="00BA15F0">
        <w:t>-Core</w:t>
      </w:r>
    </w:p>
    <w:p w14:paraId="6C6D1281" w14:textId="7EBC92AC" w:rsidR="00104BC6" w:rsidRDefault="00104BC6" w:rsidP="00D309CC">
      <w:pPr>
        <w:pStyle w:val="CH"/>
        <w:rPr>
          <w:b w:val="0"/>
        </w:rPr>
      </w:pPr>
      <w:r>
        <w:t>Release:</w:t>
      </w:r>
      <w:r>
        <w:tab/>
      </w:r>
      <w:r w:rsidRPr="00BA15F0">
        <w:t>Rel-</w:t>
      </w:r>
      <w:r w:rsidR="00BA15F0" w:rsidRPr="00BA15F0">
        <w:t>15</w:t>
      </w:r>
    </w:p>
    <w:p w14:paraId="2E4E044D" w14:textId="57E5365E" w:rsidR="00D309CC" w:rsidRDefault="00D309CC" w:rsidP="00D309CC">
      <w:pPr>
        <w:pStyle w:val="CH"/>
      </w:pPr>
      <w:r>
        <w:t>Document for:</w:t>
      </w:r>
      <w:r>
        <w:tab/>
      </w:r>
      <w:r w:rsidR="00BA15F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0B6CEA8" w14:textId="46D77A58" w:rsidR="00A36D7E" w:rsidRDefault="00A36D7E" w:rsidP="00A36D7E">
      <w:r>
        <w:t xml:space="preserve">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 However, current 3GPP specifications do not account for these EESS-protection related requirements due to the fact that 3GPP specifications were defined before WRC-19; and at that time EESS unwanted emission limits did not exist. </w:t>
      </w:r>
    </w:p>
    <w:p w14:paraId="427D6BEE" w14:textId="5EBB5491" w:rsidR="006E0F79" w:rsidRDefault="006E0F79" w:rsidP="00A36D7E">
      <w:r>
        <w:t xml:space="preserve">During RAN4#94 meeting, a number of contributions were made to address new requirements to protect EESS passive band </w:t>
      </w:r>
      <w:r w:rsidR="006324D9">
        <w:fldChar w:fldCharType="begin"/>
      </w:r>
      <w:r w:rsidR="006324D9">
        <w:instrText xml:space="preserve"> REF _Ref37171587 \r \h </w:instrText>
      </w:r>
      <w:r w:rsidR="006324D9">
        <w:fldChar w:fldCharType="separate"/>
      </w:r>
      <w:r w:rsidR="006324D9">
        <w:t>[1]</w:t>
      </w:r>
      <w:r w:rsidR="006324D9">
        <w:fldChar w:fldCharType="end"/>
      </w:r>
      <w:r w:rsidR="006324D9">
        <w:t>-</w:t>
      </w:r>
      <w:r w:rsidR="006324D9">
        <w:fldChar w:fldCharType="begin"/>
      </w:r>
      <w:r w:rsidR="006324D9">
        <w:instrText xml:space="preserve"> REF _Ref37240295 \r \h </w:instrText>
      </w:r>
      <w:r w:rsidR="006324D9">
        <w:fldChar w:fldCharType="separate"/>
      </w:r>
      <w:r w:rsidR="006324D9">
        <w:t>[6]</w:t>
      </w:r>
      <w:r w:rsidR="006324D9">
        <w:fldChar w:fldCharType="end"/>
      </w:r>
      <w:r w:rsidR="006324D9">
        <w:t xml:space="preserve"> </w:t>
      </w:r>
      <w:r>
        <w:t>and a way forward document was drafted</w:t>
      </w:r>
      <w:r w:rsidR="006324D9">
        <w:t xml:space="preserve"> </w:t>
      </w:r>
      <w:r w:rsidR="006324D9">
        <w:fldChar w:fldCharType="begin"/>
      </w:r>
      <w:r w:rsidR="006324D9">
        <w:instrText xml:space="preserve"> REF _Ref37170241 \r \h </w:instrText>
      </w:r>
      <w:r w:rsidR="006324D9">
        <w:fldChar w:fldCharType="separate"/>
      </w:r>
      <w:r w:rsidR="006324D9">
        <w:t>[7]</w:t>
      </w:r>
      <w:r w:rsidR="006324D9">
        <w:fldChar w:fldCharType="end"/>
      </w:r>
      <w:r>
        <w:t xml:space="preserve">, but no agreement was reached. In fact, it is was not clear either whether EU would adopt exactly the same requirements with the same timeline as WRC19. </w:t>
      </w:r>
      <w:r w:rsidR="0023012F">
        <w:t xml:space="preserve">In addition to that, there was no common understanding on whether a UE would need to signal explicitly whether it supports new requirements. </w:t>
      </w:r>
    </w:p>
    <w:p w14:paraId="391572FD" w14:textId="5BCFD8AE" w:rsidR="008E7986" w:rsidRDefault="006E0F79" w:rsidP="00A36D7E">
      <w:r>
        <w:t>In this discussion paper we elaborate further on the latest WRC19 and EU decisions suggesting how they can be implemented into the 3GPP specifications.</w:t>
      </w:r>
    </w:p>
    <w:p w14:paraId="06E92CC7" w14:textId="77777777" w:rsidR="008E7986" w:rsidRDefault="008E7986" w:rsidP="008E7986"/>
    <w:p w14:paraId="3A67921B" w14:textId="33BE185C" w:rsidR="008E7986" w:rsidRDefault="008E7986" w:rsidP="00BA15F0">
      <w:pPr>
        <w:pStyle w:val="Heading1"/>
      </w:pPr>
      <w:r>
        <w:t>2</w:t>
      </w:r>
      <w:r>
        <w:tab/>
      </w:r>
      <w:r w:rsidR="00BA15F0">
        <w:t>WRC19 resolutions</w:t>
      </w:r>
      <w:r>
        <w:t xml:space="preserve"> </w:t>
      </w:r>
    </w:p>
    <w:p w14:paraId="2ED90DB7" w14:textId="2E29B3B2" w:rsidR="008E7986" w:rsidRDefault="008E7986" w:rsidP="008E7986">
      <w:pPr>
        <w:pStyle w:val="Heading2"/>
      </w:pPr>
      <w:r>
        <w:t>2.1</w:t>
      </w:r>
      <w:r>
        <w:tab/>
      </w:r>
      <w:r w:rsidR="00BA15F0">
        <w:t>Background and impact to NR bands</w:t>
      </w:r>
    </w:p>
    <w:p w14:paraId="05C7C36C" w14:textId="6C234141" w:rsidR="0068020C" w:rsidRDefault="0068020C" w:rsidP="00A36D7E">
      <w:r>
        <w:t xml:space="preserve">As mentioned in the Introduction part, WRC19 </w:t>
      </w:r>
      <w:r w:rsidR="006324D9">
        <w:t>made a decision</w:t>
      </w:r>
      <w:r>
        <w:t xml:space="preserve"> to protect EESS (passive) band from the active service band</w:t>
      </w:r>
      <w:r w:rsidR="004733B5">
        <w:t>, excerpt of which is also presented below. As can be seen, UEs release</w:t>
      </w:r>
      <w:r w:rsidR="006324D9">
        <w:t>d</w:t>
      </w:r>
      <w:r w:rsidR="004733B5">
        <w:t xml:space="preserve"> before 1 September 2027 have to meet 1dBm/200MHz requirement, while UEs brought into service after 1 September 2027 have to follow a more stringent requirement of -5dBm/200MHz. </w:t>
      </w:r>
    </w:p>
    <w:p w14:paraId="022E8825" w14:textId="4E29B66D" w:rsidR="0068020C" w:rsidRDefault="0068020C" w:rsidP="00A36D7E">
      <w:r>
        <w:rPr>
          <w:rFonts w:ascii="Arial" w:hAnsi="Arial" w:cs="Arial"/>
          <w:noProof/>
          <w:lang w:val="en-US" w:eastAsia="ja-JP"/>
        </w:rPr>
        <w:drawing>
          <wp:inline distT="0" distB="0" distL="0" distR="0" wp14:anchorId="31485C47" wp14:editId="04C925A9">
            <wp:extent cx="6122035" cy="2359304"/>
            <wp:effectExtent l="0" t="0" r="0" b="317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1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59304"/>
                    </a:xfrm>
                    <a:prstGeom prst="rect">
                      <a:avLst/>
                    </a:prstGeom>
                  </pic:spPr>
                </pic:pic>
              </a:graphicData>
            </a:graphic>
          </wp:inline>
        </w:drawing>
      </w:r>
    </w:p>
    <w:p w14:paraId="5EAEDA05" w14:textId="341D9290" w:rsidR="00A36D7E" w:rsidRDefault="004733B5" w:rsidP="00A36D7E">
      <w:r>
        <w:lastRenderedPageBreak/>
        <w:t xml:space="preserve">The relation between "active service band" and </w:t>
      </w:r>
      <w:r w:rsidR="00A36D7E">
        <w:t>3GPP band</w:t>
      </w:r>
      <w:r>
        <w:t xml:space="preserve">s is illustrated in Figure 2.1-1 below. </w:t>
      </w:r>
      <w:r w:rsidR="006324D9">
        <w:t>NR</w:t>
      </w:r>
      <w:r>
        <w:t xml:space="preserve"> band</w:t>
      </w:r>
      <w:r w:rsidR="00A36D7E">
        <w:t xml:space="preserve"> n258 frequency ranges from 24.25 to 27.5 GHz, which is identical to the aforementioned WRC </w:t>
      </w:r>
      <w:r>
        <w:t>active service band</w:t>
      </w:r>
      <w:r w:rsidR="00A36D7E">
        <w:t>.</w:t>
      </w:r>
      <w:r>
        <w:t xml:space="preserve"> Furthermore, 3GPP band n257 partially overlaps with "active service band", and thus ideally should be also considered while analysing potential specification impact.</w:t>
      </w:r>
      <w:r w:rsidR="00A36D7E">
        <w:t xml:space="preserve"> </w:t>
      </w:r>
    </w:p>
    <w:p w14:paraId="74813A0E" w14:textId="50D272D3" w:rsidR="0068020C" w:rsidRDefault="0068020C" w:rsidP="00A36D7E">
      <w:r>
        <w:rPr>
          <w:noProof/>
        </w:rPr>
        <w:drawing>
          <wp:inline distT="0" distB="0" distL="0" distR="0" wp14:anchorId="348BE45E" wp14:editId="5323B188">
            <wp:extent cx="6122035" cy="1379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0">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p>
    <w:p w14:paraId="50CFEEB4" w14:textId="19128CF0" w:rsidR="004E0D73" w:rsidRDefault="004E0D73" w:rsidP="004E0D73">
      <w:pPr>
        <w:pStyle w:val="TF"/>
      </w:pPr>
      <w:r>
        <w:t>Figure 2.1-1: EESS passive band, active service band, and 3GPP bands n257 and n258.</w:t>
      </w:r>
    </w:p>
    <w:p w14:paraId="62E40CE0" w14:textId="4A664773" w:rsidR="005E69AE" w:rsidRDefault="004E0D73" w:rsidP="008E7986">
      <w:r>
        <w:t>Based on the presented information, the following observation can be made</w:t>
      </w:r>
      <w:r w:rsidR="004733B5">
        <w:t>:</w:t>
      </w:r>
      <w:r w:rsidR="00A36D7E">
        <w:t xml:space="preserve"> </w:t>
      </w:r>
    </w:p>
    <w:p w14:paraId="7A1048ED" w14:textId="3614558D" w:rsidR="004733B5" w:rsidRDefault="004733B5" w:rsidP="004E0D73">
      <w:pPr>
        <w:pStyle w:val="Observation"/>
      </w:pPr>
      <w:r>
        <w:t>Observation 1a:</w:t>
      </w:r>
      <w:r>
        <w:tab/>
        <w:t xml:space="preserve">To protect the EESS band, WRC19 defined new requirements, -5dBm/200MHz, that have to be supported by UEs brought into service after 1 September 2027. This limit does not apply to UEs brought </w:t>
      </w:r>
      <w:r w:rsidR="004E0D73">
        <w:t>into use prior that date, for which 1dBm/200MHz requirement applies.</w:t>
      </w:r>
      <w:r>
        <w:t xml:space="preserve"> </w:t>
      </w:r>
    </w:p>
    <w:p w14:paraId="362B8750" w14:textId="77777777" w:rsidR="004E0D73" w:rsidRDefault="004733B5" w:rsidP="004E0D73">
      <w:pPr>
        <w:pStyle w:val="Observation"/>
      </w:pPr>
      <w:r>
        <w:t>Observation 1b:</w:t>
      </w:r>
      <w:r w:rsidR="004E0D73">
        <w:tab/>
        <w:t>EU has aligned its requirements with WRC19, i.e. same requirement of -5dBm/200MHz applies. However, new requirements shall be supported by UEs brought into use after 1 January 2024.</w:t>
      </w:r>
    </w:p>
    <w:p w14:paraId="5C92AA16" w14:textId="73A635AE" w:rsidR="004733B5" w:rsidRDefault="004E0D73" w:rsidP="004E0D73">
      <w:pPr>
        <w:pStyle w:val="Observation"/>
      </w:pPr>
      <w:r>
        <w:t>Observation 1c:</w:t>
      </w:r>
      <w:r>
        <w:tab/>
        <w:t>From the 3GPP perspective, new requirements impact band n257 and n258.</w:t>
      </w:r>
      <w:r w:rsidR="004733B5">
        <w:tab/>
      </w:r>
    </w:p>
    <w:p w14:paraId="61CEE99B" w14:textId="5564310E" w:rsidR="008E7986" w:rsidRDefault="008E7986" w:rsidP="008E7986">
      <w:pPr>
        <w:pStyle w:val="Heading2"/>
      </w:pPr>
      <w:r>
        <w:t>2.2</w:t>
      </w:r>
      <w:r>
        <w:tab/>
      </w:r>
      <w:r w:rsidR="00BA15F0">
        <w:t>Potential solutions</w:t>
      </w:r>
    </w:p>
    <w:p w14:paraId="3A81891D" w14:textId="639256B0" w:rsidR="00723E7C" w:rsidRDefault="00723E7C" w:rsidP="00723E7C">
      <w:pPr>
        <w:pStyle w:val="Heading3"/>
      </w:pPr>
      <w:r>
        <w:t>2.2.1</w:t>
      </w:r>
      <w:r>
        <w:tab/>
        <w:t>NS values</w:t>
      </w:r>
    </w:p>
    <w:p w14:paraId="5CEE364E" w14:textId="4B19DEB4" w:rsidR="00E72324" w:rsidRDefault="004E0D73" w:rsidP="00E72324">
      <w:r>
        <w:t xml:space="preserve">Referring to the discussion, which took place during RAN4#94 meeting and outcome of which was captured in </w:t>
      </w:r>
      <w:r>
        <w:fldChar w:fldCharType="begin"/>
      </w:r>
      <w:r>
        <w:instrText xml:space="preserve"> REF _Ref37170241 \r \h </w:instrText>
      </w:r>
      <w:r>
        <w:fldChar w:fldCharType="separate"/>
      </w:r>
      <w:r>
        <w:t>[7]</w:t>
      </w:r>
      <w:r>
        <w:fldChar w:fldCharType="end"/>
      </w:r>
      <w:r>
        <w:t>, one of the open issues was whether 3GPP can leverage existing NS_201 value corresponding to the -8dBm/200MHz requirement, or whether new NS values specifically for -5dBm/200MHz should be added</w:t>
      </w:r>
      <w:r w:rsidR="00E72324">
        <w:t>.</w:t>
      </w:r>
      <w:r>
        <w:t xml:space="preserve"> On the one hand, we indeed can keep existing NS_201 and add new </w:t>
      </w:r>
      <w:r w:rsidR="008927B0">
        <w:t>NS values for new requirements. However, it seems that it will only complicate specifications and will mandate UEs to continue supporting -8dBm/200MHz requirement, which is not needed. In that sense it is more beneficial to change NS_201 to -5dBm/200MHz and enable it for band n257. Those mobile stations that have already been brought into service and that support -8dBm/200MHz will of course meet -5dBm/200MHz requirement.</w:t>
      </w:r>
      <w:r w:rsidR="003C6D25">
        <w:t xml:space="preserve"> In other words, changing NS_201 from -8dBm/200MHz to -5dBm/200MHz is not going to impact UEs that have been already in service.</w:t>
      </w:r>
      <w:r>
        <w:t xml:space="preserve"> </w:t>
      </w:r>
      <w:r w:rsidR="00E72324" w:rsidRPr="00E72324">
        <w:t xml:space="preserve"> </w:t>
      </w:r>
    </w:p>
    <w:p w14:paraId="57CA7D5D" w14:textId="77777777" w:rsidR="003C6D25" w:rsidRDefault="008927B0" w:rsidP="00D304AF">
      <w:pPr>
        <w:pStyle w:val="Observation"/>
      </w:pPr>
      <w:r>
        <w:t>Observation 2a:</w:t>
      </w:r>
      <w:r>
        <w:tab/>
      </w:r>
      <w:r w:rsidR="00D304AF">
        <w:t>Since</w:t>
      </w:r>
      <w:r>
        <w:t xml:space="preserve"> -8dBm/200MHz requirement is not needed</w:t>
      </w:r>
      <w:r w:rsidR="00D304AF">
        <w:t xml:space="preserve"> in </w:t>
      </w:r>
      <w:proofErr w:type="gramStart"/>
      <w:r w:rsidR="00D304AF">
        <w:t>EU</w:t>
      </w:r>
      <w:r>
        <w:t>,</w:t>
      </w:r>
      <w:proofErr w:type="gramEnd"/>
      <w:r>
        <w:t xml:space="preserve"> it </w:t>
      </w:r>
      <w:r w:rsidR="00D304AF">
        <w:t>would be more beneficial</w:t>
      </w:r>
      <w:r>
        <w:t xml:space="preserve"> to change NS_201 to -5dBm/200MHz</w:t>
      </w:r>
      <w:r w:rsidR="003C6D25">
        <w:t>.</w:t>
      </w:r>
      <w:r>
        <w:t xml:space="preserve"> </w:t>
      </w:r>
    </w:p>
    <w:p w14:paraId="37CBCD71" w14:textId="38301455" w:rsidR="008927B0" w:rsidRDefault="003C6D25" w:rsidP="00D304AF">
      <w:pPr>
        <w:pStyle w:val="Observation"/>
      </w:pPr>
      <w:r>
        <w:t>Observation 2b:</w:t>
      </w:r>
      <w:r>
        <w:tab/>
      </w:r>
      <w:r w:rsidR="008927B0">
        <w:t xml:space="preserve">NS_201 </w:t>
      </w:r>
      <w:r>
        <w:t>will apply for both band n258</w:t>
      </w:r>
      <w:r w:rsidR="008927B0">
        <w:t xml:space="preserve"> </w:t>
      </w:r>
      <w:r>
        <w:t>and</w:t>
      </w:r>
      <w:r w:rsidR="008927B0">
        <w:t xml:space="preserve"> band n257.</w:t>
      </w:r>
    </w:p>
    <w:p w14:paraId="33D64B8C" w14:textId="77777777" w:rsidR="0014221F" w:rsidRDefault="0014221F" w:rsidP="00E72324"/>
    <w:p w14:paraId="492D0BA7" w14:textId="42192C94" w:rsidR="003C6D25" w:rsidRPr="0014221F" w:rsidRDefault="00D304AF" w:rsidP="00E72324">
      <w:r w:rsidRPr="0014221F">
        <w:t xml:space="preserve">As for </w:t>
      </w:r>
      <w:r w:rsidR="00374E56" w:rsidRPr="0014221F">
        <w:t xml:space="preserve">the </w:t>
      </w:r>
      <w:r w:rsidRPr="0014221F">
        <w:t xml:space="preserve">1dBm/200MHz requirement, which mobile stations brought into service before 1 September 2027 have to support, there were different proposals for band n257 and n258. </w:t>
      </w:r>
      <w:r w:rsidR="0014221F">
        <w:t>Since UEs supporting band n258 anyway have to support NS_201, they would also meet a more relaxed 1dBm/200MHz requirement. Thus, one can argue that a new NS value is not needed. On the other hand, r</w:t>
      </w:r>
      <w:r w:rsidR="00374E56" w:rsidRPr="0014221F">
        <w:t xml:space="preserve">eferring to considerations presented in </w:t>
      </w:r>
      <w:r w:rsidR="00374E56" w:rsidRPr="0014221F">
        <w:fldChar w:fldCharType="begin"/>
      </w:r>
      <w:r w:rsidR="00374E56" w:rsidRPr="0014221F">
        <w:instrText xml:space="preserve"> REF _Ref37171587 \r \h </w:instrText>
      </w:r>
      <w:r w:rsidR="00975F05" w:rsidRPr="0014221F">
        <w:instrText xml:space="preserve"> \* MERGEFORMAT </w:instrText>
      </w:r>
      <w:r w:rsidR="00374E56" w:rsidRPr="0014221F">
        <w:fldChar w:fldCharType="separate"/>
      </w:r>
      <w:r w:rsidR="00374E56" w:rsidRPr="0014221F">
        <w:t>[1]</w:t>
      </w:r>
      <w:r w:rsidR="00374E56" w:rsidRPr="0014221F">
        <w:fldChar w:fldCharType="end"/>
      </w:r>
      <w:r w:rsidR="00374E56" w:rsidRPr="0014221F">
        <w:t>, it</w:t>
      </w:r>
      <w:r w:rsidR="008E4450" w:rsidRPr="0014221F">
        <w:t xml:space="preserve"> seems that a new NS value </w:t>
      </w:r>
      <w:r w:rsidR="0014221F">
        <w:t>still can</w:t>
      </w:r>
      <w:r w:rsidR="00374E56" w:rsidRPr="0014221F">
        <w:t xml:space="preserve"> be introduced</w:t>
      </w:r>
      <w:r w:rsidR="008E4450" w:rsidRPr="0014221F">
        <w:t xml:space="preserve"> for band n258 </w:t>
      </w:r>
      <w:r w:rsidR="0014221F">
        <w:t xml:space="preserve">to avoid applying too aggressive A-MPR during </w:t>
      </w:r>
      <w:r w:rsidR="00413F64">
        <w:t>"</w:t>
      </w:r>
      <w:r w:rsidR="0014221F">
        <w:t>phase1</w:t>
      </w:r>
      <w:r w:rsidR="00413F64">
        <w:t>"</w:t>
      </w:r>
      <w:r w:rsidR="0014221F">
        <w:t xml:space="preserve"> deployments</w:t>
      </w:r>
      <w:r w:rsidR="00413F64">
        <w:t>, i.e. before 1 September 2027</w:t>
      </w:r>
      <w:r w:rsidR="008E4450" w:rsidRPr="0014221F">
        <w:t xml:space="preserve">. </w:t>
      </w:r>
    </w:p>
    <w:p w14:paraId="4A86E030" w14:textId="58B42155" w:rsidR="003C6D25" w:rsidRPr="0014221F" w:rsidRDefault="003C6D25" w:rsidP="0014221F">
      <w:pPr>
        <w:pStyle w:val="Observation"/>
      </w:pPr>
      <w:r w:rsidRPr="0014221F">
        <w:t xml:space="preserve">Observation </w:t>
      </w:r>
      <w:r w:rsidR="00413F64">
        <w:t>3a</w:t>
      </w:r>
      <w:r w:rsidRPr="0014221F">
        <w:t>:</w:t>
      </w:r>
      <w:r w:rsidRPr="0014221F">
        <w:tab/>
        <w:t>For band n258, a new NS value can be added to enable 1dBm/200MHz requirement.</w:t>
      </w:r>
    </w:p>
    <w:p w14:paraId="1AE45213" w14:textId="77777777" w:rsidR="00723E7C" w:rsidRDefault="00723E7C" w:rsidP="003C6D25">
      <w:pPr>
        <w:rPr>
          <w:highlight w:val="yellow"/>
        </w:rPr>
      </w:pPr>
    </w:p>
    <w:p w14:paraId="1D73D517" w14:textId="77777777" w:rsidR="00723E7C" w:rsidRDefault="00723E7C" w:rsidP="003C6D25">
      <w:pPr>
        <w:rPr>
          <w:highlight w:val="yellow"/>
        </w:rPr>
      </w:pPr>
    </w:p>
    <w:p w14:paraId="1FC4FB21" w14:textId="581BA9CC" w:rsidR="00D56A52" w:rsidRPr="00442447" w:rsidRDefault="008E4450" w:rsidP="003C6D25">
      <w:r w:rsidRPr="00442447">
        <w:lastRenderedPageBreak/>
        <w:t>As for</w:t>
      </w:r>
      <w:r w:rsidR="00374E56" w:rsidRPr="00442447">
        <w:t xml:space="preserve"> band n257, as noted </w:t>
      </w:r>
      <w:r w:rsidR="00374E56" w:rsidRPr="00442447">
        <w:fldChar w:fldCharType="begin"/>
      </w:r>
      <w:r w:rsidR="00374E56" w:rsidRPr="00442447">
        <w:instrText xml:space="preserve"> REF _Ref37171682 \r \h </w:instrText>
      </w:r>
      <w:r w:rsidR="00975F05" w:rsidRPr="00442447">
        <w:instrText xml:space="preserve"> \* MERGEFORMAT </w:instrText>
      </w:r>
      <w:r w:rsidR="00374E56" w:rsidRPr="00442447">
        <w:fldChar w:fldCharType="separate"/>
      </w:r>
      <w:r w:rsidR="00374E56" w:rsidRPr="00442447">
        <w:t>[3]</w:t>
      </w:r>
      <w:r w:rsidR="00374E56" w:rsidRPr="00442447">
        <w:fldChar w:fldCharType="end"/>
      </w:r>
      <w:r w:rsidR="00374E56" w:rsidRPr="00442447">
        <w:t xml:space="preserve"> in and as can be also seen from Figure 2.1-1, there is 2.5GHz separation from band n257 and passive EESS band; furthermore, there is only 1GHz overlap between band n257 and "active service band". </w:t>
      </w:r>
      <w:r w:rsidR="00442447" w:rsidRPr="00442447">
        <w:t>The analysis in</w:t>
      </w:r>
      <w:r w:rsidR="00707F06" w:rsidRPr="00442447">
        <w:t xml:space="preserve"> </w:t>
      </w:r>
      <w:r w:rsidR="00707F06" w:rsidRPr="00442447">
        <w:fldChar w:fldCharType="begin"/>
      </w:r>
      <w:r w:rsidR="00707F06" w:rsidRPr="00442447">
        <w:instrText xml:space="preserve"> REF _Ref37172186 \r \h </w:instrText>
      </w:r>
      <w:r w:rsidR="00975F05" w:rsidRPr="00442447">
        <w:instrText xml:space="preserve"> \* MERGEFORMAT </w:instrText>
      </w:r>
      <w:r w:rsidR="00707F06" w:rsidRPr="00442447">
        <w:fldChar w:fldCharType="separate"/>
      </w:r>
      <w:r w:rsidR="00707F06" w:rsidRPr="00442447">
        <w:t>[2]</w:t>
      </w:r>
      <w:r w:rsidR="00707F06" w:rsidRPr="00442447">
        <w:fldChar w:fldCharType="end"/>
      </w:r>
      <w:r w:rsidR="007510E4" w:rsidRPr="00442447">
        <w:t xml:space="preserve"> </w:t>
      </w:r>
      <w:r w:rsidR="00442447" w:rsidRPr="00442447">
        <w:t xml:space="preserve">has shown </w:t>
      </w:r>
      <w:r w:rsidR="00707F06" w:rsidRPr="00442447">
        <w:t>that no A-MPR is required regardless of the power class.</w:t>
      </w:r>
      <w:r w:rsidR="007510E4" w:rsidRPr="00442447">
        <w:t xml:space="preserve"> </w:t>
      </w:r>
      <w:r w:rsidR="00442447" w:rsidRPr="00442447">
        <w:t xml:space="preserve">Similar analysis by other companies is pending further effort, in our understanding.  </w:t>
      </w:r>
      <w:r w:rsidR="007510E4" w:rsidRPr="00442447">
        <w:t xml:space="preserve">Our view is that 3GPP needs to </w:t>
      </w:r>
      <w:r w:rsidR="00442447" w:rsidRPr="00442447">
        <w:t>consider relevant analyses from multiple companies</w:t>
      </w:r>
      <w:r w:rsidR="007510E4" w:rsidRPr="00442447">
        <w:t>, as the conclusion might depend on which PA assumptions are made.</w:t>
      </w:r>
      <w:r w:rsidR="00707F06" w:rsidRPr="00442447">
        <w:t xml:space="preserve">   </w:t>
      </w:r>
    </w:p>
    <w:p w14:paraId="62E2E073" w14:textId="207D5C1A" w:rsidR="008E7986" w:rsidRDefault="00B10AD7" w:rsidP="00B10AD7">
      <w:pPr>
        <w:pStyle w:val="Observation"/>
      </w:pPr>
      <w:r w:rsidRPr="00442447">
        <w:t xml:space="preserve">Observation </w:t>
      </w:r>
      <w:r w:rsidR="00413F64" w:rsidRPr="00442447">
        <w:t>3b</w:t>
      </w:r>
      <w:r w:rsidRPr="00442447">
        <w:t>:</w:t>
      </w:r>
      <w:r w:rsidRPr="00442447">
        <w:tab/>
      </w:r>
      <w:r w:rsidR="00F761B9" w:rsidRPr="00442447">
        <w:t xml:space="preserve">For band n257, </w:t>
      </w:r>
      <w:r w:rsidR="00442447" w:rsidRPr="00442447">
        <w:t>a study is</w:t>
      </w:r>
      <w:r w:rsidR="009D1EC7" w:rsidRPr="00442447">
        <w:t xml:space="preserve"> needed </w:t>
      </w:r>
      <w:r w:rsidR="00442447" w:rsidRPr="00442447">
        <w:t xml:space="preserve">whether A-MPR is necessary to comply with 1 dBm/200 MHz in band n257 </w:t>
      </w:r>
      <w:r w:rsidR="009D1EC7" w:rsidRPr="00442447">
        <w:t>before 3GPP can conclude that a</w:t>
      </w:r>
      <w:r w:rsidR="00F761B9" w:rsidRPr="00442447">
        <w:t xml:space="preserve"> new NS value is not needed and 1dBm/200MHz requirement can be captured in UE-to-UE coexistence table.</w:t>
      </w:r>
    </w:p>
    <w:p w14:paraId="2789C399" w14:textId="4BB1B6F3" w:rsidR="00622247" w:rsidRDefault="00622247" w:rsidP="00622247"/>
    <w:p w14:paraId="7BC468B5" w14:textId="1727354B" w:rsidR="00763DE2" w:rsidRDefault="00763DE2" w:rsidP="00763DE2">
      <w:pPr>
        <w:pStyle w:val="TH"/>
      </w:pPr>
      <w:r>
        <w:t>Table 2.2.1-1: Summary of NS values for band n257 and n258.</w:t>
      </w:r>
    </w:p>
    <w:tbl>
      <w:tblPr>
        <w:tblStyle w:val="TableGrid"/>
        <w:tblW w:w="0" w:type="auto"/>
        <w:tblLook w:val="04A0" w:firstRow="1" w:lastRow="0" w:firstColumn="1" w:lastColumn="0" w:noHBand="0" w:noVBand="1"/>
      </w:tblPr>
      <w:tblGrid>
        <w:gridCol w:w="1312"/>
        <w:gridCol w:w="1660"/>
        <w:gridCol w:w="1701"/>
        <w:gridCol w:w="4958"/>
      </w:tblGrid>
      <w:tr w:rsidR="00622247" w14:paraId="0CBA3FA6" w14:textId="77777777" w:rsidTr="00763DE2">
        <w:tc>
          <w:tcPr>
            <w:tcW w:w="1312" w:type="dxa"/>
            <w:vMerge w:val="restart"/>
          </w:tcPr>
          <w:p w14:paraId="20B63E17" w14:textId="6643C80D" w:rsidR="00622247" w:rsidRDefault="00622247" w:rsidP="00622247">
            <w:pPr>
              <w:pStyle w:val="TAH"/>
            </w:pPr>
            <w:r>
              <w:t>Band</w:t>
            </w:r>
          </w:p>
        </w:tc>
        <w:tc>
          <w:tcPr>
            <w:tcW w:w="3361" w:type="dxa"/>
            <w:gridSpan w:val="2"/>
          </w:tcPr>
          <w:p w14:paraId="55FCB2AA" w14:textId="1EEB8E11" w:rsidR="00622247" w:rsidRDefault="00622247" w:rsidP="00622247">
            <w:pPr>
              <w:pStyle w:val="TAH"/>
            </w:pPr>
            <w:r>
              <w:t>NS values</w:t>
            </w:r>
          </w:p>
        </w:tc>
        <w:tc>
          <w:tcPr>
            <w:tcW w:w="4958" w:type="dxa"/>
            <w:vMerge w:val="restart"/>
          </w:tcPr>
          <w:p w14:paraId="5A5F151F" w14:textId="0412188D" w:rsidR="00622247" w:rsidRDefault="00622247" w:rsidP="00622247">
            <w:pPr>
              <w:pStyle w:val="TAH"/>
            </w:pPr>
            <w:r>
              <w:t>Comments</w:t>
            </w:r>
          </w:p>
        </w:tc>
      </w:tr>
      <w:tr w:rsidR="00622247" w14:paraId="5116CCB0" w14:textId="77777777" w:rsidTr="00763DE2">
        <w:tc>
          <w:tcPr>
            <w:tcW w:w="1312" w:type="dxa"/>
            <w:vMerge/>
          </w:tcPr>
          <w:p w14:paraId="602880AB" w14:textId="77777777" w:rsidR="00622247" w:rsidRDefault="00622247" w:rsidP="00622247">
            <w:pPr>
              <w:pStyle w:val="TAH"/>
            </w:pPr>
          </w:p>
        </w:tc>
        <w:tc>
          <w:tcPr>
            <w:tcW w:w="1660" w:type="dxa"/>
          </w:tcPr>
          <w:p w14:paraId="5F371907" w14:textId="77777777" w:rsidR="00763DE2" w:rsidRDefault="00622247" w:rsidP="00622247">
            <w:pPr>
              <w:pStyle w:val="TAH"/>
            </w:pPr>
            <w:r>
              <w:t xml:space="preserve">NS_201 </w:t>
            </w:r>
          </w:p>
          <w:p w14:paraId="0CDD1743" w14:textId="04AC409A" w:rsidR="00622247" w:rsidRDefault="00622247" w:rsidP="00622247">
            <w:pPr>
              <w:pStyle w:val="TAH"/>
            </w:pPr>
            <w:r>
              <w:t>(-5dBm/200MHz)</w:t>
            </w:r>
          </w:p>
        </w:tc>
        <w:tc>
          <w:tcPr>
            <w:tcW w:w="1701" w:type="dxa"/>
          </w:tcPr>
          <w:p w14:paraId="4FB3E8EA" w14:textId="77777777" w:rsidR="00763DE2" w:rsidRDefault="00622247" w:rsidP="00622247">
            <w:pPr>
              <w:pStyle w:val="TAH"/>
            </w:pPr>
            <w:r>
              <w:t>NS_202</w:t>
            </w:r>
          </w:p>
          <w:p w14:paraId="18D2117A" w14:textId="598B2FB2" w:rsidR="00622247" w:rsidRDefault="00763DE2" w:rsidP="00622247">
            <w:pPr>
              <w:pStyle w:val="TAH"/>
            </w:pPr>
            <w:r>
              <w:t>(1dBm/200MHz)</w:t>
            </w:r>
          </w:p>
        </w:tc>
        <w:tc>
          <w:tcPr>
            <w:tcW w:w="4958" w:type="dxa"/>
            <w:vMerge/>
          </w:tcPr>
          <w:p w14:paraId="4DF52845" w14:textId="77777777" w:rsidR="00622247" w:rsidRDefault="00622247" w:rsidP="00622247"/>
        </w:tc>
      </w:tr>
      <w:tr w:rsidR="00622247" w14:paraId="4C9DCCD9" w14:textId="77777777" w:rsidTr="00763DE2">
        <w:tc>
          <w:tcPr>
            <w:tcW w:w="1312" w:type="dxa"/>
          </w:tcPr>
          <w:p w14:paraId="72B74BCF" w14:textId="5B4E2568" w:rsidR="00622247" w:rsidRPr="00622247" w:rsidRDefault="00622247" w:rsidP="00622247">
            <w:pPr>
              <w:pStyle w:val="TAC"/>
            </w:pPr>
            <w:r w:rsidRPr="00622247">
              <w:t>n25</w:t>
            </w:r>
            <w:r>
              <w:t>8</w:t>
            </w:r>
          </w:p>
        </w:tc>
        <w:tc>
          <w:tcPr>
            <w:tcW w:w="1660" w:type="dxa"/>
          </w:tcPr>
          <w:p w14:paraId="7CE43629" w14:textId="14DB6E32" w:rsidR="00622247" w:rsidRPr="00622247" w:rsidRDefault="00622247" w:rsidP="00622247">
            <w:pPr>
              <w:pStyle w:val="TAC"/>
            </w:pPr>
            <w:r>
              <w:t>X</w:t>
            </w:r>
          </w:p>
        </w:tc>
        <w:tc>
          <w:tcPr>
            <w:tcW w:w="1701" w:type="dxa"/>
          </w:tcPr>
          <w:p w14:paraId="59FECDBC" w14:textId="1955CDEC" w:rsidR="00622247" w:rsidRPr="00622247" w:rsidRDefault="00622247" w:rsidP="00622247">
            <w:pPr>
              <w:pStyle w:val="TAC"/>
            </w:pPr>
            <w:r>
              <w:t>X</w:t>
            </w:r>
          </w:p>
        </w:tc>
        <w:tc>
          <w:tcPr>
            <w:tcW w:w="4958" w:type="dxa"/>
          </w:tcPr>
          <w:p w14:paraId="1F279578" w14:textId="7F075FA8" w:rsidR="00622247" w:rsidRPr="00622247" w:rsidRDefault="00622247" w:rsidP="00622247">
            <w:pPr>
              <w:pStyle w:val="TAC"/>
              <w:jc w:val="left"/>
            </w:pPr>
            <w:r>
              <w:t xml:space="preserve">NS_201 is kept for band n258 (but changed to -5dBm/200MHz). A new NS_202 </w:t>
            </w:r>
            <w:r w:rsidR="00BD43F5">
              <w:t>can</w:t>
            </w:r>
            <w:r>
              <w:t xml:space="preserve"> added to band n258 </w:t>
            </w:r>
            <w:r w:rsidR="00BD43F5">
              <w:t xml:space="preserve">to </w:t>
            </w:r>
            <w:r>
              <w:t>support 1dBm/200MHz</w:t>
            </w:r>
            <w:r w:rsidR="00BD43F5">
              <w:t>, which should be discussed further.</w:t>
            </w:r>
          </w:p>
        </w:tc>
      </w:tr>
      <w:tr w:rsidR="00622247" w14:paraId="055190B2" w14:textId="77777777" w:rsidTr="00763DE2">
        <w:tc>
          <w:tcPr>
            <w:tcW w:w="1312" w:type="dxa"/>
          </w:tcPr>
          <w:p w14:paraId="5CC879C5" w14:textId="2BBE4CFE" w:rsidR="00622247" w:rsidRPr="00622247" w:rsidRDefault="00622247" w:rsidP="00622247">
            <w:pPr>
              <w:pStyle w:val="TAC"/>
            </w:pPr>
            <w:r w:rsidRPr="00622247">
              <w:t>n25</w:t>
            </w:r>
            <w:r>
              <w:t>7</w:t>
            </w:r>
          </w:p>
        </w:tc>
        <w:tc>
          <w:tcPr>
            <w:tcW w:w="1660" w:type="dxa"/>
          </w:tcPr>
          <w:p w14:paraId="11F46BB6" w14:textId="411F26BE" w:rsidR="00622247" w:rsidRPr="00622247" w:rsidRDefault="00622247" w:rsidP="00622247">
            <w:pPr>
              <w:pStyle w:val="TAC"/>
            </w:pPr>
            <w:r>
              <w:t>X</w:t>
            </w:r>
          </w:p>
        </w:tc>
        <w:tc>
          <w:tcPr>
            <w:tcW w:w="1701" w:type="dxa"/>
          </w:tcPr>
          <w:p w14:paraId="68D4E33B" w14:textId="2301E79C" w:rsidR="00622247" w:rsidRPr="00622247" w:rsidRDefault="00107AFF" w:rsidP="00622247">
            <w:pPr>
              <w:pStyle w:val="TAC"/>
            </w:pPr>
            <w:r>
              <w:t>TBD</w:t>
            </w:r>
          </w:p>
        </w:tc>
        <w:tc>
          <w:tcPr>
            <w:tcW w:w="4958" w:type="dxa"/>
          </w:tcPr>
          <w:p w14:paraId="4A1E3E87" w14:textId="37EB5A1F" w:rsidR="00622247" w:rsidRPr="00622247" w:rsidRDefault="00622247" w:rsidP="00622247">
            <w:pPr>
              <w:pStyle w:val="TAC"/>
              <w:jc w:val="left"/>
            </w:pPr>
            <w:r>
              <w:t>NS_201 is added for band n257 to implement -5dBm/200MHz requirement. More studies are required to conclude whether NS_202 is needed or not.</w:t>
            </w:r>
          </w:p>
        </w:tc>
      </w:tr>
    </w:tbl>
    <w:p w14:paraId="00A28B1F" w14:textId="1AAF9E11" w:rsidR="00622247" w:rsidRDefault="00622247" w:rsidP="00622247"/>
    <w:p w14:paraId="5E4FBC94" w14:textId="77777777" w:rsidR="00416A7E" w:rsidRDefault="00416A7E" w:rsidP="00622247"/>
    <w:p w14:paraId="392BBAAE" w14:textId="2731E82E" w:rsidR="00622247" w:rsidRDefault="007D1EBC" w:rsidP="007D1EBC">
      <w:pPr>
        <w:pStyle w:val="Proposal"/>
      </w:pPr>
      <w:bookmarkStart w:id="1" w:name="_Toc37244259"/>
      <w:bookmarkStart w:id="2" w:name="_Toc37249292"/>
      <w:bookmarkStart w:id="3" w:name="_Toc37266546"/>
      <w:bookmarkStart w:id="4" w:name="_Toc37452524"/>
      <w:r>
        <w:t>Proposal 1a:</w:t>
      </w:r>
      <w:r>
        <w:tab/>
        <w:t>Change NS_201 from -8dBm/200MHz to -5dBm/200MHz and enable it for both n257 and n258.</w:t>
      </w:r>
      <w:bookmarkEnd w:id="1"/>
      <w:bookmarkEnd w:id="2"/>
      <w:bookmarkEnd w:id="3"/>
      <w:bookmarkEnd w:id="4"/>
    </w:p>
    <w:p w14:paraId="40A5026E" w14:textId="6C036281" w:rsidR="00107AFF" w:rsidRDefault="00107AFF" w:rsidP="007D1EBC">
      <w:pPr>
        <w:pStyle w:val="Proposal"/>
      </w:pPr>
      <w:bookmarkStart w:id="5" w:name="_Toc37266547"/>
      <w:bookmarkStart w:id="6" w:name="_Toc37452525"/>
      <w:r>
        <w:t>Proposal 1b:</w:t>
      </w:r>
      <w:r>
        <w:tab/>
      </w:r>
      <w:r w:rsidR="00416A7E">
        <w:t>Introduce new</w:t>
      </w:r>
      <w:r>
        <w:t xml:space="preserve"> NS_202 </w:t>
      </w:r>
      <w:r w:rsidR="00416A7E">
        <w:t xml:space="preserve">value </w:t>
      </w:r>
      <w:r>
        <w:t>for band n258</w:t>
      </w:r>
      <w:bookmarkEnd w:id="5"/>
      <w:r>
        <w:t>.</w:t>
      </w:r>
      <w:bookmarkEnd w:id="6"/>
    </w:p>
    <w:p w14:paraId="03C6AA04" w14:textId="513337D8" w:rsidR="007D1EBC" w:rsidRDefault="007D1EBC" w:rsidP="007D1EBC">
      <w:pPr>
        <w:pStyle w:val="Proposal"/>
      </w:pPr>
      <w:bookmarkStart w:id="7" w:name="_Toc37244260"/>
      <w:bookmarkStart w:id="8" w:name="_Toc37249293"/>
      <w:bookmarkStart w:id="9" w:name="_Toc37266548"/>
      <w:bookmarkStart w:id="10" w:name="_Toc37452526"/>
      <w:r w:rsidRPr="00107AFF">
        <w:t>Proposal 1</w:t>
      </w:r>
      <w:r w:rsidR="00107AFF">
        <w:t>c</w:t>
      </w:r>
      <w:r w:rsidRPr="00107AFF">
        <w:t>:</w:t>
      </w:r>
      <w:r w:rsidRPr="00107AFF">
        <w:tab/>
      </w:r>
      <w:r w:rsidR="00BD43F5" w:rsidRPr="00107AFF">
        <w:t xml:space="preserve">It should be discussed further whether </w:t>
      </w:r>
      <w:r w:rsidRPr="00107AFF">
        <w:t>NS_202 representing 1dBm/200MHz requirement</w:t>
      </w:r>
      <w:r w:rsidR="00BD43F5" w:rsidRPr="00107AFF">
        <w:t xml:space="preserve"> is needed</w:t>
      </w:r>
      <w:r w:rsidR="00107AFF" w:rsidRPr="00107AFF">
        <w:t xml:space="preserve"> </w:t>
      </w:r>
      <w:r w:rsidR="00BD43F5" w:rsidRPr="00107AFF">
        <w:t xml:space="preserve">for </w:t>
      </w:r>
      <w:r w:rsidR="00107AFF" w:rsidRPr="00107AFF">
        <w:t>n257</w:t>
      </w:r>
      <w:r w:rsidRPr="00107AFF">
        <w:t>.</w:t>
      </w:r>
      <w:bookmarkEnd w:id="7"/>
      <w:bookmarkEnd w:id="8"/>
      <w:bookmarkEnd w:id="9"/>
      <w:bookmarkEnd w:id="10"/>
    </w:p>
    <w:p w14:paraId="0108B277" w14:textId="77777777" w:rsidR="007D1EBC" w:rsidRDefault="007D1EBC" w:rsidP="007D1EBC"/>
    <w:p w14:paraId="2FEFD4AD" w14:textId="735E406E" w:rsidR="00723E7C" w:rsidRDefault="00723E7C" w:rsidP="00723E7C">
      <w:pPr>
        <w:pStyle w:val="Heading3"/>
      </w:pPr>
      <w:r>
        <w:t>2.2.2</w:t>
      </w:r>
      <w:r>
        <w:tab/>
        <w:t>NS value capabilities</w:t>
      </w:r>
    </w:p>
    <w:p w14:paraId="01DAC143" w14:textId="61A90153" w:rsidR="00723E7C" w:rsidRDefault="007D1EBC" w:rsidP="00723E7C">
      <w:r>
        <w:t>D</w:t>
      </w:r>
      <w:r w:rsidR="00975F21">
        <w:t>uring the RAN4#94 meeting</w:t>
      </w:r>
      <w:r>
        <w:t xml:space="preserve"> another related issue was </w:t>
      </w:r>
      <w:r w:rsidR="00BD43F5">
        <w:t>raised</w:t>
      </w:r>
      <w:r>
        <w:t xml:space="preserve"> on whether a UE has to signal explicitly which NS values it supports. The motivation and reasoning behind adding explicit NS capability signalling was presented in </w:t>
      </w:r>
      <w:r>
        <w:fldChar w:fldCharType="begin"/>
      </w:r>
      <w:r>
        <w:instrText xml:space="preserve"> REF _Ref37243928 \r \h </w:instrText>
      </w:r>
      <w:r>
        <w:fldChar w:fldCharType="separate"/>
      </w:r>
      <w:r>
        <w:t>[5]</w:t>
      </w:r>
      <w:r>
        <w:fldChar w:fldCharType="end"/>
      </w:r>
      <w:r>
        <w:t xml:space="preserve">, according to which NSA (re-)configuration will fail if the network activates an NS value that a UE does not support.  </w:t>
      </w:r>
      <w:r w:rsidR="00BD43F5">
        <w:t>As discussed further during the meeting and expressed by other companies, it is not entirely clear whether such a mechanism is absolutely needed. In general, it is mandatory for the UE to support a particular NS value if it implements a particular band, and thus there should be no RRC (re-)configuration failures. Of course, there can be cases when a particular UE is brought to market before the corresponding NS value is introduced, but this problem is identical to the situation when that UE would not camp on the corresponding cell either. In other words, if a UE does not support a particular NS value and thus do</w:t>
      </w:r>
      <w:r w:rsidR="008C108D">
        <w:t xml:space="preserve">es </w:t>
      </w:r>
      <w:r w:rsidR="00BD43F5">
        <w:t xml:space="preserve">not camp on a particular cell </w:t>
      </w:r>
      <w:r w:rsidR="008C108D">
        <w:t xml:space="preserve">so as not to violate the new requirements, then it is "normal" that a UE would reject the RRC configuration activating same NS value. Last but not least, more stringent requirements of -5dBm/200MHz will become mandatory only in 1 September 2027, so we highly anticipate that legacy devices will be phased out by that time. </w:t>
      </w:r>
    </w:p>
    <w:p w14:paraId="7C062CCD" w14:textId="61259024" w:rsidR="007D1EBC" w:rsidRDefault="007D1EBC" w:rsidP="007D1EBC">
      <w:pPr>
        <w:pStyle w:val="Proposal"/>
      </w:pPr>
      <w:bookmarkStart w:id="11" w:name="_Toc37249294"/>
      <w:bookmarkStart w:id="12" w:name="_Toc37266549"/>
      <w:bookmarkStart w:id="13" w:name="_Toc37452527"/>
      <w:r>
        <w:t>Proposal 2:</w:t>
      </w:r>
      <w:r>
        <w:tab/>
        <w:t>Do not add NS capability signalling.</w:t>
      </w:r>
      <w:bookmarkEnd w:id="11"/>
      <w:bookmarkEnd w:id="12"/>
      <w:bookmarkEnd w:id="13"/>
    </w:p>
    <w:p w14:paraId="7917A205" w14:textId="340261C4" w:rsidR="00416A7E" w:rsidRDefault="00416A7E" w:rsidP="00416A7E"/>
    <w:p w14:paraId="5A6D7A89" w14:textId="77777777" w:rsidR="00416A7E" w:rsidRPr="00723E7C" w:rsidRDefault="00416A7E" w:rsidP="00416A7E">
      <w:bookmarkStart w:id="14" w:name="_GoBack"/>
      <w:bookmarkEnd w:id="14"/>
    </w:p>
    <w:p w14:paraId="34C99636" w14:textId="77777777" w:rsidR="008E7986" w:rsidRDefault="008E7986" w:rsidP="008E7986">
      <w:pPr>
        <w:pStyle w:val="Heading1"/>
      </w:pPr>
      <w:r>
        <w:lastRenderedPageBreak/>
        <w:t>3</w:t>
      </w:r>
      <w:r>
        <w:tab/>
        <w:t>Conclusions</w:t>
      </w:r>
    </w:p>
    <w:p w14:paraId="6F3027FC" w14:textId="770A1E02" w:rsidR="00BA300B" w:rsidRDefault="00CB2900" w:rsidP="00E72324">
      <w:r>
        <w:t>In this discussion paper we have presented our further considerations on the WRC19 resolutions that concern 3GPP NR bands n257 and n258</w:t>
      </w:r>
      <w:r w:rsidR="00F70647">
        <w:t>.</w:t>
      </w:r>
      <w:r>
        <w:t xml:space="preserve"> As a summary of our proposals we suggest:</w:t>
      </w:r>
    </w:p>
    <w:p w14:paraId="10DB8118" w14:textId="77777777" w:rsidR="00416A7E"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416A7E">
        <w:rPr>
          <w:noProof/>
        </w:rPr>
        <w:t>Proposal 1a:</w:t>
      </w:r>
      <w:r w:rsidR="00416A7E">
        <w:rPr>
          <w:rFonts w:asciiTheme="minorHAnsi" w:eastAsiaTheme="minorEastAsia" w:hAnsiTheme="minorHAnsi" w:cstheme="minorBidi"/>
          <w:b w:val="0"/>
          <w:bCs w:val="0"/>
          <w:noProof/>
          <w:sz w:val="24"/>
          <w:szCs w:val="24"/>
          <w:lang w:val="de-DE" w:eastAsia="en-GB"/>
        </w:rPr>
        <w:tab/>
      </w:r>
      <w:r w:rsidR="00416A7E">
        <w:rPr>
          <w:noProof/>
        </w:rPr>
        <w:t>Change NS_201 from -8dBm/200MHz to -5dBm/200MHz and enable it for both n257 and n258.</w:t>
      </w:r>
    </w:p>
    <w:p w14:paraId="4FF42167" w14:textId="77777777" w:rsidR="00416A7E" w:rsidRDefault="00416A7E">
      <w:pPr>
        <w:pStyle w:val="TOC1"/>
        <w:rPr>
          <w:rFonts w:asciiTheme="minorHAnsi" w:eastAsiaTheme="minorEastAsia" w:hAnsiTheme="minorHAnsi" w:cstheme="minorBidi"/>
          <w:b w:val="0"/>
          <w:bCs w:val="0"/>
          <w:noProof/>
          <w:sz w:val="24"/>
          <w:szCs w:val="24"/>
          <w:lang w:val="de-DE" w:eastAsia="en-GB"/>
        </w:rPr>
      </w:pPr>
      <w:r>
        <w:rPr>
          <w:noProof/>
        </w:rPr>
        <w:t>Proposal 1b:</w:t>
      </w:r>
      <w:r>
        <w:rPr>
          <w:rFonts w:asciiTheme="minorHAnsi" w:eastAsiaTheme="minorEastAsia" w:hAnsiTheme="minorHAnsi" w:cstheme="minorBidi"/>
          <w:b w:val="0"/>
          <w:bCs w:val="0"/>
          <w:noProof/>
          <w:sz w:val="24"/>
          <w:szCs w:val="24"/>
          <w:lang w:val="de-DE" w:eastAsia="en-GB"/>
        </w:rPr>
        <w:tab/>
      </w:r>
      <w:r>
        <w:rPr>
          <w:noProof/>
        </w:rPr>
        <w:t>Introduce new NS_202 value for band n258.</w:t>
      </w:r>
    </w:p>
    <w:p w14:paraId="63B24249" w14:textId="77777777" w:rsidR="00416A7E" w:rsidRDefault="00416A7E">
      <w:pPr>
        <w:pStyle w:val="TOC1"/>
        <w:rPr>
          <w:rFonts w:asciiTheme="minorHAnsi" w:eastAsiaTheme="minorEastAsia" w:hAnsiTheme="minorHAnsi" w:cstheme="minorBidi"/>
          <w:b w:val="0"/>
          <w:bCs w:val="0"/>
          <w:noProof/>
          <w:sz w:val="24"/>
          <w:szCs w:val="24"/>
          <w:lang w:val="de-DE" w:eastAsia="en-GB"/>
        </w:rPr>
      </w:pPr>
      <w:r>
        <w:rPr>
          <w:noProof/>
        </w:rPr>
        <w:t>Proposal 1c:</w:t>
      </w:r>
      <w:r>
        <w:rPr>
          <w:rFonts w:asciiTheme="minorHAnsi" w:eastAsiaTheme="minorEastAsia" w:hAnsiTheme="minorHAnsi" w:cstheme="minorBidi"/>
          <w:b w:val="0"/>
          <w:bCs w:val="0"/>
          <w:noProof/>
          <w:sz w:val="24"/>
          <w:szCs w:val="24"/>
          <w:lang w:val="de-DE" w:eastAsia="en-GB"/>
        </w:rPr>
        <w:tab/>
      </w:r>
      <w:r>
        <w:rPr>
          <w:noProof/>
        </w:rPr>
        <w:t>It should be discussed further whether NS_202 representing 1dBm/200MHz requirement is needed for n257.</w:t>
      </w:r>
    </w:p>
    <w:p w14:paraId="48A5CA81" w14:textId="77777777" w:rsidR="00416A7E" w:rsidRDefault="00416A7E">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Do not add NS capability signalling.</w:t>
      </w:r>
    </w:p>
    <w:p w14:paraId="05CC6F0A" w14:textId="1B56847E" w:rsidR="005E69AE" w:rsidRDefault="0062595A" w:rsidP="00D34B08">
      <w:r>
        <w:rPr>
          <w:b/>
          <w:bCs/>
        </w:rPr>
        <w:fldChar w:fldCharType="end"/>
      </w: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4895334E" w14:textId="771BBEA3" w:rsidR="00BA15F0" w:rsidRDefault="00BA15F0" w:rsidP="00BA15F0">
      <w:pPr>
        <w:pStyle w:val="EX"/>
      </w:pPr>
      <w:bookmarkStart w:id="15" w:name="_Ref37171587"/>
      <w:bookmarkStart w:id="16" w:name="_Ref13820109"/>
      <w:r>
        <w:t>R4-2000409, "On 3GPP band n258 and WRC-19 EESS unwanted emission limits", T-Mobile USA, AT&amp;T, U.S. Cellular</w:t>
      </w:r>
      <w:bookmarkEnd w:id="15"/>
    </w:p>
    <w:p w14:paraId="1EDE1F7D" w14:textId="22AA3920" w:rsidR="00BA15F0" w:rsidRDefault="00BA15F0" w:rsidP="00BA15F0">
      <w:pPr>
        <w:pStyle w:val="EX"/>
      </w:pPr>
      <w:bookmarkStart w:id="17" w:name="_Ref37172186"/>
      <w:r>
        <w:t>R4-2000216, "Impact of WRC19 resolutions on FR2", Qualcomm Incorporated</w:t>
      </w:r>
      <w:bookmarkEnd w:id="17"/>
    </w:p>
    <w:p w14:paraId="4A6AC451" w14:textId="3420F2EC" w:rsidR="00BA15F0" w:rsidRDefault="00BA15F0" w:rsidP="00BA15F0">
      <w:pPr>
        <w:pStyle w:val="EX"/>
      </w:pPr>
      <w:bookmarkStart w:id="18" w:name="_Ref37171682"/>
      <w:r>
        <w:t>R4-2000230, "EESS protection from n257", NTT DOCOMO, INC.</w:t>
      </w:r>
      <w:bookmarkEnd w:id="18"/>
    </w:p>
    <w:p w14:paraId="7CFA4352" w14:textId="4723A29F" w:rsidR="00BA15F0" w:rsidRDefault="00BA15F0" w:rsidP="00BA15F0">
      <w:pPr>
        <w:pStyle w:val="EX"/>
      </w:pPr>
      <w:r>
        <w:t xml:space="preserve">R4-2001775, "On FR2 EESS protection emission requirement", Huawei, </w:t>
      </w:r>
      <w:proofErr w:type="spellStart"/>
      <w:r>
        <w:t>Hisilicon</w:t>
      </w:r>
      <w:proofErr w:type="spellEnd"/>
    </w:p>
    <w:p w14:paraId="27F59036" w14:textId="49C44AF9" w:rsidR="00BA15F0" w:rsidRDefault="00BA15F0" w:rsidP="00BA15F0">
      <w:pPr>
        <w:pStyle w:val="EX"/>
      </w:pPr>
      <w:bookmarkStart w:id="19" w:name="_Ref37243928"/>
      <w:r>
        <w:t xml:space="preserve">R4-2000220, "Necessity of </w:t>
      </w:r>
      <w:proofErr w:type="spellStart"/>
      <w:r>
        <w:t>signaling</w:t>
      </w:r>
      <w:proofErr w:type="spellEnd"/>
      <w:r>
        <w:t xml:space="preserve"> supported NS values", NTT DOCOMO, INC.</w:t>
      </w:r>
      <w:bookmarkEnd w:id="19"/>
    </w:p>
    <w:p w14:paraId="2C7BC95E" w14:textId="2C62111C" w:rsidR="00080512" w:rsidRDefault="00BA15F0" w:rsidP="00BA15F0">
      <w:pPr>
        <w:pStyle w:val="EX"/>
      </w:pPr>
      <w:bookmarkStart w:id="20" w:name="_Ref37240295"/>
      <w:r>
        <w:t xml:space="preserve">R4-2002737, "WF on </w:t>
      </w:r>
      <w:proofErr w:type="spellStart"/>
      <w:r w:rsidR="00A36D7E">
        <w:t>s</w:t>
      </w:r>
      <w:r>
        <w:t>ignaling</w:t>
      </w:r>
      <w:proofErr w:type="spellEnd"/>
      <w:r>
        <w:t xml:space="preserve"> supported NS values, NTT DOCOMO</w:t>
      </w:r>
      <w:bookmarkEnd w:id="0"/>
      <w:bookmarkEnd w:id="16"/>
      <w:bookmarkEnd w:id="20"/>
    </w:p>
    <w:p w14:paraId="363AFE96" w14:textId="3106169E" w:rsidR="00BA15F0" w:rsidRDefault="00BA15F0" w:rsidP="00BA15F0">
      <w:pPr>
        <w:pStyle w:val="EX"/>
      </w:pPr>
      <w:bookmarkStart w:id="21" w:name="_Ref37170241"/>
      <w:r w:rsidRPr="00BA15F0">
        <w:t>R4-200272</w:t>
      </w:r>
      <w:r>
        <w:t>, "</w:t>
      </w:r>
      <w:r w:rsidRPr="00BA15F0">
        <w:t>WF on WRC-19 resolutions</w:t>
      </w:r>
      <w:r>
        <w:t xml:space="preserve">", </w:t>
      </w:r>
      <w:r w:rsidRPr="00BA15F0">
        <w:t>NTT DOCOMO, INC., T-Mobile USA, US Cellular, AT&amp;T</w:t>
      </w:r>
      <w:bookmarkEnd w:id="21"/>
    </w:p>
    <w:sectPr w:rsidR="00BA15F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C21B1" w14:textId="77777777" w:rsidR="00833D16" w:rsidRDefault="00833D16">
      <w:r>
        <w:separator/>
      </w:r>
    </w:p>
  </w:endnote>
  <w:endnote w:type="continuationSeparator" w:id="0">
    <w:p w14:paraId="5C70DE79" w14:textId="77777777" w:rsidR="00833D16" w:rsidRDefault="0083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AD677" w14:textId="77777777" w:rsidR="00833D16" w:rsidRDefault="00833D16">
      <w:r>
        <w:separator/>
      </w:r>
    </w:p>
  </w:footnote>
  <w:footnote w:type="continuationSeparator" w:id="0">
    <w:p w14:paraId="19E3EA59" w14:textId="77777777" w:rsidR="00833D16" w:rsidRDefault="00833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6B8"/>
    <w:rsid w:val="00054A22"/>
    <w:rsid w:val="00062023"/>
    <w:rsid w:val="000655A6"/>
    <w:rsid w:val="00080512"/>
    <w:rsid w:val="000A365D"/>
    <w:rsid w:val="000A68F3"/>
    <w:rsid w:val="000C47C3"/>
    <w:rsid w:val="000D58AB"/>
    <w:rsid w:val="00104BC6"/>
    <w:rsid w:val="00107AFF"/>
    <w:rsid w:val="00114E2C"/>
    <w:rsid w:val="00133525"/>
    <w:rsid w:val="0014221F"/>
    <w:rsid w:val="001A4001"/>
    <w:rsid w:val="001A4C42"/>
    <w:rsid w:val="001A5DBD"/>
    <w:rsid w:val="001C21C3"/>
    <w:rsid w:val="001D02C2"/>
    <w:rsid w:val="001F0C1D"/>
    <w:rsid w:val="001F1132"/>
    <w:rsid w:val="001F168B"/>
    <w:rsid w:val="0022695C"/>
    <w:rsid w:val="0023012F"/>
    <w:rsid w:val="002347A2"/>
    <w:rsid w:val="00247926"/>
    <w:rsid w:val="002675F0"/>
    <w:rsid w:val="00276EE4"/>
    <w:rsid w:val="002B6339"/>
    <w:rsid w:val="002C3489"/>
    <w:rsid w:val="002E00EE"/>
    <w:rsid w:val="00313653"/>
    <w:rsid w:val="003172DC"/>
    <w:rsid w:val="003378AE"/>
    <w:rsid w:val="0034052F"/>
    <w:rsid w:val="0035462D"/>
    <w:rsid w:val="00374E56"/>
    <w:rsid w:val="003765B8"/>
    <w:rsid w:val="003A0483"/>
    <w:rsid w:val="003C3971"/>
    <w:rsid w:val="003C6D25"/>
    <w:rsid w:val="003E7753"/>
    <w:rsid w:val="00413F64"/>
    <w:rsid w:val="00416A7E"/>
    <w:rsid w:val="00423334"/>
    <w:rsid w:val="004345EC"/>
    <w:rsid w:val="00442447"/>
    <w:rsid w:val="00443B1F"/>
    <w:rsid w:val="004733B5"/>
    <w:rsid w:val="004826A9"/>
    <w:rsid w:val="004837BD"/>
    <w:rsid w:val="004C1601"/>
    <w:rsid w:val="004D3578"/>
    <w:rsid w:val="004E0D73"/>
    <w:rsid w:val="004E213A"/>
    <w:rsid w:val="004F0988"/>
    <w:rsid w:val="004F3340"/>
    <w:rsid w:val="004F3E3D"/>
    <w:rsid w:val="0053388B"/>
    <w:rsid w:val="00535773"/>
    <w:rsid w:val="00543E6C"/>
    <w:rsid w:val="00565087"/>
    <w:rsid w:val="0057261C"/>
    <w:rsid w:val="00572E14"/>
    <w:rsid w:val="005973BE"/>
    <w:rsid w:val="005A5986"/>
    <w:rsid w:val="005D2E01"/>
    <w:rsid w:val="005D7526"/>
    <w:rsid w:val="005E69AE"/>
    <w:rsid w:val="00602659"/>
    <w:rsid w:val="00602AEA"/>
    <w:rsid w:val="00607E3C"/>
    <w:rsid w:val="00614FDF"/>
    <w:rsid w:val="00617894"/>
    <w:rsid w:val="00622247"/>
    <w:rsid w:val="006246A7"/>
    <w:rsid w:val="0062595A"/>
    <w:rsid w:val="006324D9"/>
    <w:rsid w:val="0063543D"/>
    <w:rsid w:val="00647114"/>
    <w:rsid w:val="0068020C"/>
    <w:rsid w:val="006A323F"/>
    <w:rsid w:val="006B30D0"/>
    <w:rsid w:val="006C3D95"/>
    <w:rsid w:val="006E0F79"/>
    <w:rsid w:val="006E5C86"/>
    <w:rsid w:val="00707F06"/>
    <w:rsid w:val="00713C44"/>
    <w:rsid w:val="00723E7C"/>
    <w:rsid w:val="00734A5B"/>
    <w:rsid w:val="0074026F"/>
    <w:rsid w:val="007429F6"/>
    <w:rsid w:val="00744E76"/>
    <w:rsid w:val="007510E4"/>
    <w:rsid w:val="00752198"/>
    <w:rsid w:val="00753881"/>
    <w:rsid w:val="00763DE2"/>
    <w:rsid w:val="00774DA4"/>
    <w:rsid w:val="00781F0F"/>
    <w:rsid w:val="007B600E"/>
    <w:rsid w:val="007D1EBC"/>
    <w:rsid w:val="007F0F4A"/>
    <w:rsid w:val="008028A4"/>
    <w:rsid w:val="00803DC0"/>
    <w:rsid w:val="00820B25"/>
    <w:rsid w:val="00830747"/>
    <w:rsid w:val="00833D16"/>
    <w:rsid w:val="008768CA"/>
    <w:rsid w:val="008927B0"/>
    <w:rsid w:val="008C108D"/>
    <w:rsid w:val="008C384C"/>
    <w:rsid w:val="008E4450"/>
    <w:rsid w:val="008E7986"/>
    <w:rsid w:val="0090271F"/>
    <w:rsid w:val="00902E23"/>
    <w:rsid w:val="009114D7"/>
    <w:rsid w:val="0091348E"/>
    <w:rsid w:val="00915C50"/>
    <w:rsid w:val="00917CCB"/>
    <w:rsid w:val="00942EC2"/>
    <w:rsid w:val="00975F05"/>
    <w:rsid w:val="00975F21"/>
    <w:rsid w:val="009C2C1B"/>
    <w:rsid w:val="009D1EC7"/>
    <w:rsid w:val="009F37B7"/>
    <w:rsid w:val="009F5E43"/>
    <w:rsid w:val="00A10F02"/>
    <w:rsid w:val="00A164B4"/>
    <w:rsid w:val="00A26956"/>
    <w:rsid w:val="00A36D7E"/>
    <w:rsid w:val="00A53724"/>
    <w:rsid w:val="00A53A9D"/>
    <w:rsid w:val="00A73129"/>
    <w:rsid w:val="00A82346"/>
    <w:rsid w:val="00A92BA1"/>
    <w:rsid w:val="00AB0464"/>
    <w:rsid w:val="00AC35BE"/>
    <w:rsid w:val="00AC6BC6"/>
    <w:rsid w:val="00AE3797"/>
    <w:rsid w:val="00B10AD7"/>
    <w:rsid w:val="00B15449"/>
    <w:rsid w:val="00B93086"/>
    <w:rsid w:val="00BA15F0"/>
    <w:rsid w:val="00BA19ED"/>
    <w:rsid w:val="00BA300B"/>
    <w:rsid w:val="00BA4B8D"/>
    <w:rsid w:val="00BA70EF"/>
    <w:rsid w:val="00BC0F7D"/>
    <w:rsid w:val="00BD43F5"/>
    <w:rsid w:val="00BE3255"/>
    <w:rsid w:val="00BF128E"/>
    <w:rsid w:val="00C1496A"/>
    <w:rsid w:val="00C33079"/>
    <w:rsid w:val="00C45231"/>
    <w:rsid w:val="00C72833"/>
    <w:rsid w:val="00C80F1D"/>
    <w:rsid w:val="00C93F40"/>
    <w:rsid w:val="00CA3D0C"/>
    <w:rsid w:val="00CB2900"/>
    <w:rsid w:val="00CE5D80"/>
    <w:rsid w:val="00CF20E3"/>
    <w:rsid w:val="00D304AF"/>
    <w:rsid w:val="00D309CC"/>
    <w:rsid w:val="00D34B08"/>
    <w:rsid w:val="00D46431"/>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B22F4"/>
    <w:rsid w:val="00EC3517"/>
    <w:rsid w:val="00EC4A25"/>
    <w:rsid w:val="00EE5AA7"/>
    <w:rsid w:val="00F025A2"/>
    <w:rsid w:val="00F04712"/>
    <w:rsid w:val="00F21311"/>
    <w:rsid w:val="00F22EC7"/>
    <w:rsid w:val="00F325C8"/>
    <w:rsid w:val="00F5694B"/>
    <w:rsid w:val="00F62AEB"/>
    <w:rsid w:val="00F653B8"/>
    <w:rsid w:val="00F70647"/>
    <w:rsid w:val="00F761B9"/>
    <w:rsid w:val="00FA1266"/>
    <w:rsid w:val="00FC1192"/>
    <w:rsid w:val="00FC79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687B2-9561-2F45-8B63-1619EFA1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200</TotalTime>
  <Pages>4</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28</cp:revision>
  <cp:lastPrinted>2019-02-25T14:05:00Z</cp:lastPrinted>
  <dcterms:created xsi:type="dcterms:W3CDTF">2020-04-07T11:30:00Z</dcterms:created>
  <dcterms:modified xsi:type="dcterms:W3CDTF">2020-04-10T20:09:00Z</dcterms:modified>
  <cp:category/>
</cp:coreProperties>
</file>